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B9D70" w14:textId="16468795" w:rsidR="006B2F86" w:rsidRDefault="003E0BE8" w:rsidP="00E71FC3">
      <w:pPr>
        <w:pStyle w:val="NoSpacing"/>
      </w:pPr>
      <w:r>
        <w:rPr>
          <w:u w:val="single"/>
        </w:rPr>
        <w:t>John HEPTONSTALL</w:t>
      </w:r>
      <w:r>
        <w:t xml:space="preserve">    </w:t>
      </w:r>
      <w:proofErr w:type="gramStart"/>
      <w:r>
        <w:t xml:space="preserve">   (</w:t>
      </w:r>
      <w:proofErr w:type="gramEnd"/>
      <w:r>
        <w:t>d.1467-8)</w:t>
      </w:r>
    </w:p>
    <w:p w14:paraId="2ACC1D2C" w14:textId="7DDA26F5" w:rsidR="003E0BE8" w:rsidRDefault="003E0BE8" w:rsidP="00E71FC3">
      <w:pPr>
        <w:pStyle w:val="NoSpacing"/>
      </w:pPr>
      <w:r>
        <w:t xml:space="preserve">of </w:t>
      </w:r>
      <w:proofErr w:type="spellStart"/>
      <w:r>
        <w:t>Wilmerslay</w:t>
      </w:r>
      <w:proofErr w:type="spellEnd"/>
      <w:r>
        <w:t>.</w:t>
      </w:r>
    </w:p>
    <w:p w14:paraId="35156FA1" w14:textId="12683940" w:rsidR="003E0BE8" w:rsidRDefault="003E0BE8" w:rsidP="00E71FC3">
      <w:pPr>
        <w:pStyle w:val="NoSpacing"/>
      </w:pPr>
    </w:p>
    <w:p w14:paraId="436903D9" w14:textId="2EC56D21" w:rsidR="003E0BE8" w:rsidRDefault="003E0BE8" w:rsidP="00E71FC3">
      <w:pPr>
        <w:pStyle w:val="NoSpacing"/>
      </w:pPr>
    </w:p>
    <w:p w14:paraId="66F867E6" w14:textId="5B0503EC" w:rsidR="003E0BE8" w:rsidRDefault="003E0BE8" w:rsidP="00E71FC3">
      <w:pPr>
        <w:pStyle w:val="NoSpacing"/>
      </w:pPr>
      <w:r>
        <w:t>25 Oct.1467</w:t>
      </w:r>
      <w:r>
        <w:tab/>
      </w:r>
      <w:r>
        <w:t>He made his Will.   (W.Y.R. p.83)</w:t>
      </w:r>
    </w:p>
    <w:p w14:paraId="2A339873" w14:textId="77777777" w:rsidR="003E0BE8" w:rsidRDefault="003E0BE8" w:rsidP="003E0BE8">
      <w:pPr>
        <w:pStyle w:val="NoSpacing"/>
      </w:pPr>
      <w:r>
        <w:t>28 Jan.1468</w:t>
      </w:r>
      <w:r>
        <w:tab/>
      </w:r>
      <w:r>
        <w:t>Probate of his Will.   (ibid.)</w:t>
      </w:r>
    </w:p>
    <w:p w14:paraId="186C2EF9" w14:textId="77777777" w:rsidR="003E0BE8" w:rsidRDefault="003E0BE8" w:rsidP="003E0BE8">
      <w:pPr>
        <w:pStyle w:val="NoSpacing"/>
      </w:pPr>
    </w:p>
    <w:p w14:paraId="0952CCF8" w14:textId="77777777" w:rsidR="003E0BE8" w:rsidRDefault="003E0BE8" w:rsidP="003E0BE8">
      <w:pPr>
        <w:pStyle w:val="NoSpacing"/>
      </w:pPr>
    </w:p>
    <w:p w14:paraId="6A746294" w14:textId="488DF6A6" w:rsidR="003E0BE8" w:rsidRPr="003E0BE8" w:rsidRDefault="003E0BE8" w:rsidP="003E0BE8">
      <w:pPr>
        <w:pStyle w:val="NoSpacing"/>
      </w:pPr>
      <w:r>
        <w:t>19 March 2018</w:t>
      </w:r>
      <w:bookmarkStart w:id="0" w:name="_GoBack"/>
      <w:bookmarkEnd w:id="0"/>
    </w:p>
    <w:sectPr w:rsidR="003E0BE8" w:rsidRPr="003E0B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B7559" w14:textId="77777777" w:rsidR="003E0BE8" w:rsidRDefault="003E0BE8" w:rsidP="00E71FC3">
      <w:pPr>
        <w:spacing w:after="0" w:line="240" w:lineRule="auto"/>
      </w:pPr>
      <w:r>
        <w:separator/>
      </w:r>
    </w:p>
  </w:endnote>
  <w:endnote w:type="continuationSeparator" w:id="0">
    <w:p w14:paraId="779149AE" w14:textId="77777777" w:rsidR="003E0BE8" w:rsidRDefault="003E0B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BB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375CE" w14:textId="77777777" w:rsidR="003E0BE8" w:rsidRDefault="003E0BE8" w:rsidP="00E71FC3">
      <w:pPr>
        <w:spacing w:after="0" w:line="240" w:lineRule="auto"/>
      </w:pPr>
      <w:r>
        <w:separator/>
      </w:r>
    </w:p>
  </w:footnote>
  <w:footnote w:type="continuationSeparator" w:id="0">
    <w:p w14:paraId="27DB5144" w14:textId="77777777" w:rsidR="003E0BE8" w:rsidRDefault="003E0B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BE8"/>
    <w:rsid w:val="001A7C09"/>
    <w:rsid w:val="003E0BE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E9E11"/>
  <w15:chartTrackingRefBased/>
  <w15:docId w15:val="{7218E883-DC91-4633-AAB3-5CA0E692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2018-03-19T21:35:00Z</dcterms:created>
  <dcterms:modified xsi:type="dcterms:W3CDTF">2018-03-19T21:43:00Z</dcterms:modified>
</cp:coreProperties>
</file>